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DC3" w:rsidRDefault="00612DC3" w:rsidP="00480871">
      <w:pPr>
        <w:pStyle w:val="ConsPlusNormal"/>
        <w:ind w:left="6946"/>
        <w:jc w:val="right"/>
      </w:pPr>
      <w:r>
        <w:t>Приложение N 3.1</w:t>
      </w:r>
    </w:p>
    <w:p w:rsidR="00612DC3" w:rsidRDefault="00612DC3" w:rsidP="00480871">
      <w:pPr>
        <w:pStyle w:val="ConsPlusNormal"/>
        <w:ind w:left="5954"/>
        <w:jc w:val="right"/>
      </w:pPr>
      <w:r>
        <w:t>к Типовой форме соглашения (договора)</w:t>
      </w:r>
    </w:p>
    <w:p w:rsidR="00612DC3" w:rsidRDefault="00612DC3" w:rsidP="00480871">
      <w:pPr>
        <w:pStyle w:val="ConsPlusNormal"/>
        <w:ind w:left="5580"/>
        <w:jc w:val="right"/>
      </w:pPr>
      <w:r>
        <w:t>о предоставлении из местного бюджета субсидии некоммерческой организации, не являющейся муниципальным учреждением, утвержденной  приказом управления  финансов администрации Тоншаевского муниципального района Нижегородской области от 27.12.2017 года  № 31</w:t>
      </w:r>
    </w:p>
    <w:p w:rsidR="00612DC3" w:rsidRDefault="00612DC3" w:rsidP="00480871">
      <w:pPr>
        <w:pStyle w:val="ConsPlusNormal"/>
        <w:ind w:left="5954"/>
        <w:jc w:val="right"/>
      </w:pPr>
    </w:p>
    <w:p w:rsidR="00612DC3" w:rsidRDefault="00612DC3" w:rsidP="00480871">
      <w:pPr>
        <w:pStyle w:val="ConsPlusNormal"/>
        <w:jc w:val="right"/>
      </w:pPr>
      <w:r>
        <w:t>Приложение N ___</w:t>
      </w:r>
    </w:p>
    <w:p w:rsidR="00612DC3" w:rsidRDefault="00612DC3" w:rsidP="00480871">
      <w:pPr>
        <w:pStyle w:val="ConsPlusNormal"/>
        <w:jc w:val="right"/>
      </w:pPr>
      <w:r>
        <w:t>к Соглашению</w:t>
      </w:r>
    </w:p>
    <w:p w:rsidR="00612DC3" w:rsidRDefault="00612DC3" w:rsidP="00480871">
      <w:pPr>
        <w:pStyle w:val="ConsPlusNormal"/>
        <w:jc w:val="right"/>
      </w:pPr>
      <w:r>
        <w:t>от _______ N ____</w:t>
      </w:r>
    </w:p>
    <w:p w:rsidR="00612DC3" w:rsidRDefault="00612DC3" w:rsidP="00014531">
      <w:pPr>
        <w:pStyle w:val="ConsPlusNormal"/>
        <w:jc w:val="both"/>
      </w:pPr>
    </w:p>
    <w:p w:rsidR="00612DC3" w:rsidRDefault="00612DC3" w:rsidP="00014531">
      <w:pPr>
        <w:pStyle w:val="ConsPlusNonformat"/>
        <w:jc w:val="both"/>
      </w:pPr>
      <w:bookmarkStart w:id="0" w:name="Par98"/>
      <w:bookmarkEnd w:id="0"/>
      <w:r>
        <w:t xml:space="preserve">         Направления расходов, источником финансового обеспечения</w:t>
      </w:r>
    </w:p>
    <w:p w:rsidR="00612DC3" w:rsidRDefault="00612DC3" w:rsidP="00014531">
      <w:pPr>
        <w:pStyle w:val="ConsPlusNonformat"/>
        <w:jc w:val="both"/>
      </w:pPr>
      <w:r>
        <w:t xml:space="preserve">                       которых является Субсидия &lt;1&gt;</w:t>
      </w:r>
    </w:p>
    <w:p w:rsidR="00612DC3" w:rsidRDefault="00612DC3" w:rsidP="00014531">
      <w:pPr>
        <w:pStyle w:val="ConsPlusNonformat"/>
        <w:jc w:val="both"/>
      </w:pPr>
    </w:p>
    <w:p w:rsidR="00612DC3" w:rsidRDefault="00612DC3" w:rsidP="00014531">
      <w:pPr>
        <w:pStyle w:val="ConsPlusNonformat"/>
        <w:jc w:val="both"/>
      </w:pPr>
      <w:r>
        <w:t>Наименование Получателя ___________________________________________________</w:t>
      </w:r>
    </w:p>
    <w:p w:rsidR="00612DC3" w:rsidRDefault="00612DC3" w:rsidP="00014531">
      <w:pPr>
        <w:pStyle w:val="ConsPlusNonformat"/>
        <w:jc w:val="both"/>
      </w:pPr>
      <w:r>
        <w:t>Единица измерения: рубль (с точностью до второго десятичного знака)</w:t>
      </w:r>
    </w:p>
    <w:p w:rsidR="00612DC3" w:rsidRDefault="00612DC3" w:rsidP="0001453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102"/>
        <w:gridCol w:w="1134"/>
        <w:gridCol w:w="1984"/>
        <w:gridCol w:w="1703"/>
      </w:tblGrid>
      <w:tr w:rsidR="00612DC3" w:rsidRPr="00893381" w:rsidTr="00344A7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  <w:jc w:val="center"/>
            </w:pPr>
            <w:r>
              <w:t>Код &lt;2&gt; строки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  <w:jc w:val="center"/>
            </w:pPr>
            <w:r>
              <w:t>Код направления расходования Субсидии &lt;3&gt;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  <w:jc w:val="center"/>
            </w:pPr>
            <w:r>
              <w:t>Всего &lt;4&gt;</w:t>
            </w:r>
          </w:p>
        </w:tc>
      </w:tr>
      <w:tr w:rsidR="00612DC3" w:rsidRPr="00893381" w:rsidTr="00344A7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  <w:jc w:val="center"/>
            </w:pPr>
            <w:r>
              <w:t>4</w:t>
            </w:r>
          </w:p>
        </w:tc>
      </w:tr>
      <w:tr w:rsidR="00612DC3" w:rsidRPr="00893381" w:rsidTr="00344A7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</w:pPr>
            <w:r>
              <w:t>Остаток Субсидии на начало года,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</w:tr>
      <w:tr w:rsidR="00612DC3" w:rsidRPr="00893381" w:rsidTr="00344A7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</w:pPr>
            <w:r>
              <w:t>в том числе:</w:t>
            </w:r>
          </w:p>
          <w:p w:rsidR="00612DC3" w:rsidRDefault="00612DC3" w:rsidP="00344A7C">
            <w:pPr>
              <w:pStyle w:val="ConsPlusNormal"/>
              <w:ind w:left="284"/>
            </w:pPr>
            <w:r>
              <w:t>потребность в котором подтверждена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</w:tr>
      <w:tr w:rsidR="00612DC3" w:rsidRPr="00893381" w:rsidTr="00344A7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  <w:ind w:left="284"/>
            </w:pPr>
            <w:r>
              <w:t xml:space="preserve">подлежащий возврату в 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</w:tr>
      <w:tr w:rsidR="00612DC3" w:rsidRPr="00893381" w:rsidTr="00344A7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</w:pPr>
            <w:r>
              <w:t>Поступило средств,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</w:tr>
      <w:tr w:rsidR="00612DC3" w:rsidRPr="00893381" w:rsidTr="00344A7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</w:pPr>
            <w:r>
              <w:t>в том числе:</w:t>
            </w:r>
          </w:p>
          <w:p w:rsidR="00612DC3" w:rsidRDefault="00612DC3" w:rsidP="00344A7C">
            <w:pPr>
              <w:pStyle w:val="ConsPlusNormal"/>
              <w:ind w:left="284"/>
            </w:pPr>
            <w:r>
              <w:t xml:space="preserve">из  местного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</w:tr>
      <w:tr w:rsidR="00612DC3" w:rsidRPr="00893381" w:rsidTr="00344A7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  <w:ind w:left="284"/>
            </w:pPr>
            <w:r>
              <w:t>возврат дебиторской задолженности прошлых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</w:tr>
      <w:tr w:rsidR="00612DC3" w:rsidRPr="00893381" w:rsidTr="00344A7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  <w:ind w:left="567"/>
            </w:pPr>
            <w:r>
              <w:t>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</w:tr>
      <w:tr w:rsidR="00612DC3" w:rsidRPr="00893381" w:rsidTr="00344A7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  <w:ind w:left="567"/>
            </w:pPr>
            <w:r>
              <w:t>возврат дебиторской задолженности прошлых лет, решение об использовании которой принято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  <w:jc w:val="center"/>
            </w:pPr>
            <w:r>
              <w:t>221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</w:tr>
      <w:tr w:rsidR="00612DC3" w:rsidRPr="00893381" w:rsidTr="00344A7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  <w:ind w:left="850"/>
            </w:pPr>
            <w:r>
              <w:t>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</w:tr>
      <w:tr w:rsidR="00612DC3" w:rsidRPr="00893381" w:rsidTr="00344A7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  <w:ind w:left="850"/>
            </w:pPr>
            <w:r>
              <w:t>средства, полученные при возврате займов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  <w:jc w:val="center"/>
            </w:pPr>
            <w:r>
              <w:t>222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</w:tr>
      <w:tr w:rsidR="00612DC3" w:rsidRPr="00893381" w:rsidTr="00344A7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  <w:ind w:left="567"/>
            </w:pPr>
            <w:r>
              <w:t>возврат дебиторской задолженности прошлых лет, решение об использовании которой не принято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  <w:jc w:val="center"/>
            </w:pPr>
            <w:r>
              <w:t>223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</w:tr>
      <w:tr w:rsidR="00612DC3" w:rsidRPr="00893381" w:rsidTr="00344A7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  <w:ind w:left="284"/>
            </w:pPr>
            <w:r>
              <w:t>проценты за пользование займами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</w:tr>
      <w:tr w:rsidR="00612DC3" w:rsidRPr="00893381" w:rsidTr="00344A7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  <w:ind w:left="284"/>
            </w:pPr>
            <w:r>
              <w:t>иные доходы в форме штрафов и пеней, источником финансового обеспечения которых являлись средства 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</w:tr>
      <w:tr w:rsidR="00612DC3" w:rsidRPr="00893381" w:rsidTr="00344A7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</w:pPr>
            <w:r>
              <w:t>Выплаты по расходам,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</w:tr>
      <w:tr w:rsidR="00612DC3" w:rsidRPr="00893381" w:rsidTr="00344A7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</w:pPr>
            <w:r>
              <w:t>в том числе:</w:t>
            </w:r>
          </w:p>
          <w:p w:rsidR="00612DC3" w:rsidRDefault="00612DC3" w:rsidP="00344A7C">
            <w:pPr>
              <w:pStyle w:val="ConsPlusNormal"/>
              <w:ind w:left="284"/>
            </w:pPr>
            <w:r>
              <w:t>выплаты персоналу,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  <w:jc w:val="center"/>
            </w:pPr>
            <w:r>
              <w:t>0100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</w:tr>
      <w:tr w:rsidR="00612DC3" w:rsidRPr="00893381" w:rsidTr="00344A7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  <w:ind w:left="567"/>
            </w:pPr>
            <w:r>
              <w:t>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</w:tr>
      <w:tr w:rsidR="00612DC3" w:rsidRPr="00893381" w:rsidTr="00344A7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</w:tr>
      <w:tr w:rsidR="00612DC3" w:rsidRPr="00893381" w:rsidTr="00344A7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  <w:ind w:left="284"/>
            </w:pPr>
            <w:r>
              <w:t>закупка работ и услуг,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  <w:jc w:val="center"/>
            </w:pPr>
            <w:r>
              <w:t>0200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</w:tr>
      <w:tr w:rsidR="00612DC3" w:rsidRPr="00893381" w:rsidTr="00344A7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  <w:ind w:left="567"/>
            </w:pPr>
            <w:r>
              <w:t>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</w:tr>
      <w:tr w:rsidR="00612DC3" w:rsidRPr="00893381" w:rsidTr="00344A7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</w:tr>
      <w:tr w:rsidR="00612DC3" w:rsidRPr="00893381" w:rsidTr="00344A7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  <w:ind w:left="284"/>
            </w:pPr>
            <w:r>
              <w:t>закупка непроизведенных активов, нематериальных активов, материальных запасов и основных средств,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  <w:jc w:val="center"/>
            </w:pPr>
            <w:r>
              <w:t>330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  <w:jc w:val="center"/>
            </w:pPr>
            <w:r>
              <w:t>0300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</w:tr>
      <w:tr w:rsidR="00612DC3" w:rsidRPr="00893381" w:rsidTr="00344A7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  <w:ind w:left="567"/>
            </w:pPr>
            <w:r>
              <w:t>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</w:tr>
      <w:tr w:rsidR="00612DC3" w:rsidRPr="00893381" w:rsidTr="00344A7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</w:tr>
      <w:tr w:rsidR="00612DC3" w:rsidRPr="00893381" w:rsidTr="00344A7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  <w:ind w:left="284"/>
            </w:pPr>
            <w:r>
              <w:t>перечисление средств в качестве взноса в уставный (складочный) капитал, вкладов в имущество другой организации (если положениями нормативных правовых актов, регулирующих порядок предоставления целевых средств, предусмотрена возможность их перечисления указанной организации),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  <w:jc w:val="center"/>
            </w:pPr>
            <w:r>
              <w:t>340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  <w:jc w:val="center"/>
            </w:pPr>
            <w:r>
              <w:t>0420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</w:tr>
      <w:tr w:rsidR="00612DC3" w:rsidRPr="00893381" w:rsidTr="00344A7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  <w:ind w:left="567"/>
            </w:pPr>
            <w:r>
              <w:t>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</w:tr>
      <w:tr w:rsidR="00612DC3" w:rsidRPr="00893381" w:rsidTr="00344A7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</w:tr>
      <w:tr w:rsidR="00612DC3" w:rsidRPr="00893381" w:rsidTr="00344A7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  <w:ind w:left="284"/>
            </w:pPr>
            <w:r>
              <w:t>перечисление средств в целях их размещения на депозиты, в иные финансовые инструменты (если нормативными актами предусмотрена возможность такого размещения целевых средств),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  <w:jc w:val="center"/>
            </w:pPr>
            <w:r>
              <w:t>0620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</w:tr>
      <w:tr w:rsidR="00612DC3" w:rsidRPr="00893381" w:rsidTr="00344A7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  <w:ind w:left="567"/>
            </w:pPr>
            <w:r>
              <w:t>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</w:tr>
      <w:tr w:rsidR="00612DC3" w:rsidRPr="00893381" w:rsidTr="00344A7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</w:tr>
      <w:tr w:rsidR="00612DC3" w:rsidRPr="00893381" w:rsidTr="00344A7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  <w:ind w:left="284"/>
            </w:pPr>
            <w:r>
              <w:t>перечисление средств в целях предоставления грантов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</w:tr>
      <w:tr w:rsidR="00612DC3" w:rsidRPr="00893381" w:rsidTr="00344A7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  <w:ind w:left="284"/>
            </w:pPr>
            <w:r>
              <w:t>перечисление средств в целях предоставления займов (микрозаймов)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</w:tr>
      <w:tr w:rsidR="00612DC3" w:rsidRPr="00893381" w:rsidTr="00344A7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  <w:ind w:left="284"/>
            </w:pPr>
            <w: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  <w:jc w:val="center"/>
            </w:pPr>
            <w:r>
              <w:t>370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  <w:jc w:val="center"/>
            </w:pPr>
            <w:r>
              <w:t>0810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</w:tr>
      <w:tr w:rsidR="00612DC3" w:rsidRPr="00893381" w:rsidTr="00344A7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  <w:ind w:left="567"/>
            </w:pPr>
            <w:r>
              <w:t>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</w:tr>
      <w:tr w:rsidR="00612DC3" w:rsidRPr="00893381" w:rsidTr="00344A7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</w:tr>
      <w:tr w:rsidR="00612DC3" w:rsidRPr="00893381" w:rsidTr="00344A7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</w:pPr>
            <w:r>
              <w:t>Иные выплаты,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  <w:jc w:val="center"/>
            </w:pPr>
            <w:r>
              <w:t>380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  <w:jc w:val="center"/>
            </w:pPr>
            <w:r>
              <w:t>0820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</w:tr>
      <w:tr w:rsidR="00612DC3" w:rsidRPr="00893381" w:rsidTr="00344A7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  <w:ind w:left="567"/>
            </w:pPr>
            <w:r>
              <w:t>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</w:tr>
      <w:tr w:rsidR="00612DC3" w:rsidRPr="00893381" w:rsidTr="00344A7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</w:tr>
      <w:tr w:rsidR="00612DC3" w:rsidRPr="00893381" w:rsidTr="00344A7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</w:pPr>
            <w:r>
              <w:t>Возвращено в местный бюджет,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</w:tr>
      <w:tr w:rsidR="00612DC3" w:rsidRPr="00893381" w:rsidTr="00344A7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</w:pPr>
            <w:r>
              <w:t>в том числе:</w:t>
            </w:r>
          </w:p>
          <w:p w:rsidR="00612DC3" w:rsidRDefault="00612DC3" w:rsidP="00344A7C">
            <w:pPr>
              <w:pStyle w:val="ConsPlusNormal"/>
              <w:ind w:left="567"/>
            </w:pPr>
            <w:r>
              <w:t>израсходованных не по целевому назначению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</w:tr>
      <w:tr w:rsidR="00612DC3" w:rsidRPr="00893381" w:rsidTr="00344A7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  <w:ind w:left="567"/>
            </w:pPr>
            <w:r>
              <w:t>в результате применения штрафных санкций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  <w:jc w:val="center"/>
            </w:pPr>
            <w:r>
              <w:t>420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</w:tr>
      <w:tr w:rsidR="00612DC3" w:rsidRPr="00893381" w:rsidTr="00344A7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  <w:ind w:left="567"/>
            </w:pPr>
            <w:r>
              <w:t>в сумме остатка субсидии на начало года, потребность в которой не подтверждена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  <w:jc w:val="center"/>
            </w:pPr>
            <w:r>
              <w:t>430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</w:tr>
      <w:tr w:rsidR="00612DC3" w:rsidRPr="00893381" w:rsidTr="00344A7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  <w:ind w:left="567"/>
            </w:pPr>
            <w:r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  <w:jc w:val="center"/>
            </w:pPr>
            <w:r>
              <w:t>440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</w:tr>
      <w:tr w:rsidR="00612DC3" w:rsidRPr="00893381" w:rsidTr="00344A7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</w:pPr>
            <w:r>
              <w:t>Остаток субсидии на конец отчетного периода,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</w:tr>
      <w:tr w:rsidR="00612DC3" w:rsidRPr="00893381" w:rsidTr="00344A7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</w:pPr>
            <w:r>
              <w:t>в том числе:</w:t>
            </w:r>
          </w:p>
          <w:p w:rsidR="00612DC3" w:rsidRDefault="00612DC3" w:rsidP="00344A7C">
            <w:pPr>
              <w:pStyle w:val="ConsPlusNormal"/>
              <w:ind w:left="284"/>
            </w:pPr>
            <w:r>
              <w:t>требуется в направлении на те же цели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  <w:jc w:val="center"/>
            </w:pPr>
            <w:r>
              <w:t>510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</w:tr>
      <w:tr w:rsidR="00612DC3" w:rsidRPr="00893381" w:rsidTr="00344A7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C3" w:rsidRDefault="00612DC3" w:rsidP="00344A7C">
            <w:pPr>
              <w:pStyle w:val="ConsPlusNormal"/>
              <w:ind w:left="284"/>
            </w:pPr>
            <w:r>
              <w:t xml:space="preserve">подлежит возврату в 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C3" w:rsidRDefault="00612DC3" w:rsidP="00344A7C">
            <w:pPr>
              <w:pStyle w:val="ConsPlusNormal"/>
            </w:pPr>
          </w:p>
        </w:tc>
      </w:tr>
    </w:tbl>
    <w:p w:rsidR="00612DC3" w:rsidRDefault="00612DC3" w:rsidP="00014531">
      <w:pPr>
        <w:pStyle w:val="ConsPlusNormal"/>
        <w:jc w:val="both"/>
      </w:pPr>
    </w:p>
    <w:p w:rsidR="00612DC3" w:rsidRDefault="00612DC3" w:rsidP="00014531">
      <w:pPr>
        <w:pStyle w:val="ConsPlusNormal"/>
        <w:jc w:val="both"/>
      </w:pPr>
    </w:p>
    <w:p w:rsidR="00612DC3" w:rsidRDefault="00612DC3" w:rsidP="00014531">
      <w:pPr>
        <w:pStyle w:val="ConsPlusNonformat"/>
        <w:jc w:val="both"/>
      </w:pPr>
      <w:r>
        <w:t>Руководитель Получателя   _______________ _________ _____________________</w:t>
      </w:r>
    </w:p>
    <w:p w:rsidR="00612DC3" w:rsidRDefault="00612DC3" w:rsidP="00014531">
      <w:pPr>
        <w:pStyle w:val="ConsPlusNonformat"/>
        <w:jc w:val="both"/>
      </w:pPr>
      <w:r>
        <w:t>(уполномоченное лицо)       (должность)   (подпись) (расшифровка подписи)</w:t>
      </w:r>
    </w:p>
    <w:p w:rsidR="00612DC3" w:rsidRDefault="00612DC3" w:rsidP="00014531">
      <w:pPr>
        <w:pStyle w:val="ConsPlusNonformat"/>
        <w:jc w:val="both"/>
      </w:pPr>
    </w:p>
    <w:p w:rsidR="00612DC3" w:rsidRDefault="00612DC3" w:rsidP="00014531">
      <w:pPr>
        <w:pStyle w:val="ConsPlusNonformat"/>
        <w:jc w:val="both"/>
      </w:pPr>
      <w:r>
        <w:t>Исполнитель     _______________ ___________   _______________</w:t>
      </w:r>
    </w:p>
    <w:p w:rsidR="00612DC3" w:rsidRDefault="00612DC3" w:rsidP="00014531">
      <w:pPr>
        <w:pStyle w:val="ConsPlusNonformat"/>
        <w:jc w:val="both"/>
      </w:pPr>
      <w:r>
        <w:t xml:space="preserve">                  (должность)      (ФИО)         (телефон)</w:t>
      </w:r>
    </w:p>
    <w:p w:rsidR="00612DC3" w:rsidRDefault="00612DC3" w:rsidP="00014531">
      <w:pPr>
        <w:pStyle w:val="ConsPlusNonformat"/>
        <w:jc w:val="both"/>
      </w:pPr>
    </w:p>
    <w:p w:rsidR="00612DC3" w:rsidRDefault="00612DC3" w:rsidP="00014531">
      <w:pPr>
        <w:pStyle w:val="ConsPlusNonformat"/>
        <w:jc w:val="both"/>
      </w:pPr>
      <w:r>
        <w:t>"__" _______ 20__ г.".</w:t>
      </w:r>
    </w:p>
    <w:p w:rsidR="00612DC3" w:rsidRDefault="00612DC3" w:rsidP="00014531">
      <w:pPr>
        <w:pStyle w:val="ConsPlusNormal"/>
        <w:jc w:val="both"/>
      </w:pPr>
    </w:p>
    <w:p w:rsidR="00612DC3" w:rsidRDefault="00612DC3" w:rsidP="00014531">
      <w:pPr>
        <w:pStyle w:val="ConsPlusNormal"/>
        <w:ind w:firstLine="540"/>
        <w:jc w:val="both"/>
      </w:pPr>
      <w:r>
        <w:t>--------------------------------</w:t>
      </w:r>
    </w:p>
    <w:p w:rsidR="00612DC3" w:rsidRDefault="00612DC3" w:rsidP="00014531">
      <w:pPr>
        <w:pStyle w:val="ConsPlusNormal"/>
        <w:spacing w:before="200"/>
        <w:ind w:firstLine="540"/>
        <w:jc w:val="both"/>
      </w:pPr>
      <w:r>
        <w:t>&lt;1&gt; В случае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"служебного пользования"/"секретно"/"совершенно секретно"/"особой важности") и номер экземпляра.</w:t>
      </w:r>
    </w:p>
    <w:p w:rsidR="00612DC3" w:rsidRDefault="00612DC3" w:rsidP="00014531">
      <w:pPr>
        <w:pStyle w:val="ConsPlusNormal"/>
        <w:spacing w:before="200"/>
        <w:ind w:firstLine="540"/>
        <w:jc w:val="both"/>
      </w:pPr>
      <w:r>
        <w:t>&lt;2&gt; Строки 100 - 220, 500 - 520 не предусматриваются в настоящем Перечне в случае, если предоставление субсидии осуществляется в рамках казначейского сопровождения в порядке, установленном бюджетным законодательством Российской Федерации.</w:t>
      </w:r>
    </w:p>
    <w:p w:rsidR="00612DC3" w:rsidRDefault="00612DC3" w:rsidP="00014531">
      <w:pPr>
        <w:pStyle w:val="ConsPlusNormal"/>
        <w:spacing w:before="200"/>
        <w:ind w:firstLine="540"/>
        <w:jc w:val="both"/>
      </w:pPr>
      <w:r>
        <w:t>&lt;3&gt; Коды направлений расходования Субсидии, указываемые в настоящем Перечне, должны соответствовать кодам, указанным в Сведениях.</w:t>
      </w:r>
    </w:p>
    <w:p w:rsidR="00612DC3" w:rsidRDefault="00612DC3" w:rsidP="00014531">
      <w:pPr>
        <w:pStyle w:val="ConsPlusNormal"/>
        <w:spacing w:before="200"/>
        <w:ind w:firstLine="540"/>
        <w:jc w:val="both"/>
      </w:pPr>
      <w:r>
        <w:t>&lt;4&gt;  Заполняется в соответствии с Порядком предоставления субсидии.</w:t>
      </w:r>
    </w:p>
    <w:p w:rsidR="00612DC3" w:rsidRDefault="00612DC3" w:rsidP="00014531">
      <w:pPr>
        <w:ind w:left="1755"/>
        <w:jc w:val="right"/>
        <w:rPr>
          <w:rFonts w:ascii="Times New Roman" w:hAnsi="Times New Roman"/>
          <w:szCs w:val="20"/>
        </w:rPr>
      </w:pPr>
    </w:p>
    <w:p w:rsidR="00612DC3" w:rsidRDefault="00612DC3"/>
    <w:sectPr w:rsidR="00612DC3" w:rsidSect="000A08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4531"/>
    <w:rsid w:val="00014531"/>
    <w:rsid w:val="000A081D"/>
    <w:rsid w:val="00344A7C"/>
    <w:rsid w:val="00480871"/>
    <w:rsid w:val="00612DC3"/>
    <w:rsid w:val="008829FB"/>
    <w:rsid w:val="00893381"/>
    <w:rsid w:val="00EA6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81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14531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014531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4</Pages>
  <Words>626</Words>
  <Characters>3569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Бобрина</dc:creator>
  <cp:keywords/>
  <dc:description/>
  <cp:lastModifiedBy>FO</cp:lastModifiedBy>
  <cp:revision>3</cp:revision>
  <dcterms:created xsi:type="dcterms:W3CDTF">2018-12-19T11:51:00Z</dcterms:created>
  <dcterms:modified xsi:type="dcterms:W3CDTF">2020-02-05T07:13:00Z</dcterms:modified>
</cp:coreProperties>
</file>